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8DCD4" w14:textId="77777777" w:rsidR="007067E6" w:rsidRPr="00723DF9" w:rsidRDefault="007067E6" w:rsidP="007067E6">
      <w:pPr>
        <w:pStyle w:val="NoSpacing"/>
      </w:pPr>
      <w:r w:rsidRPr="00723DF9">
        <w:rPr>
          <w:noProof/>
          <w:u w:val="single"/>
        </w:rPr>
        <w:t>John</w:t>
      </w:r>
      <w:r w:rsidRPr="00723DF9">
        <w:rPr>
          <w:u w:val="single"/>
        </w:rPr>
        <w:t xml:space="preserve"> </w:t>
      </w:r>
      <w:r w:rsidRPr="00723DF9">
        <w:rPr>
          <w:noProof/>
          <w:u w:val="single"/>
        </w:rPr>
        <w:t>BACON</w:t>
      </w:r>
      <w:r>
        <w:rPr>
          <w:noProof/>
        </w:rPr>
        <w:t xml:space="preserve">     (d.1436-7)</w:t>
      </w:r>
    </w:p>
    <w:p w14:paraId="3BDC5BCD" w14:textId="67CC516F" w:rsidR="007067E6" w:rsidRDefault="007067E6" w:rsidP="007067E6">
      <w:pPr>
        <w:pStyle w:val="NoSpacing"/>
        <w:rPr>
          <w:noProof/>
        </w:rPr>
      </w:pPr>
      <w:r>
        <w:t xml:space="preserve">of </w:t>
      </w:r>
      <w:r>
        <w:rPr>
          <w:noProof/>
        </w:rPr>
        <w:t xml:space="preserve">London. </w:t>
      </w:r>
      <w:r w:rsidRPr="00213225">
        <w:rPr>
          <w:noProof/>
        </w:rPr>
        <w:t>Woolmonger</w:t>
      </w:r>
      <w:r>
        <w:rPr>
          <w:noProof/>
        </w:rPr>
        <w:t>.</w:t>
      </w:r>
    </w:p>
    <w:p w14:paraId="245D03B1" w14:textId="77777777" w:rsidR="00CA2861" w:rsidRDefault="00CA2861" w:rsidP="007067E6">
      <w:pPr>
        <w:pStyle w:val="NoSpacing"/>
      </w:pPr>
    </w:p>
    <w:p w14:paraId="0FBA9673" w14:textId="77777777" w:rsidR="007067E6" w:rsidRDefault="007067E6" w:rsidP="007067E6">
      <w:pPr>
        <w:pStyle w:val="NoSpacing"/>
      </w:pPr>
    </w:p>
    <w:p w14:paraId="042A7E7E" w14:textId="77777777" w:rsidR="007067E6" w:rsidRDefault="007067E6" w:rsidP="007067E6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8 Mar</w:t>
      </w:r>
      <w:r>
        <w:rPr>
          <w:noProof/>
        </w:rPr>
        <w:t>.</w:t>
      </w:r>
      <w:r w:rsidRPr="00213225">
        <w:rPr>
          <w:noProof/>
        </w:rPr>
        <w:t>1436</w:t>
      </w:r>
      <w:r>
        <w:t xml:space="preserve">   </w:t>
      </w:r>
      <w:r>
        <w:tab/>
        <w:t>He made his Will.  (C.L.W. part 2 pp.481-2)</w:t>
      </w:r>
    </w:p>
    <w:p w14:paraId="6D434A8A" w14:textId="77777777" w:rsidR="007067E6" w:rsidRDefault="007067E6" w:rsidP="007067E6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Oct</w:t>
      </w:r>
      <w:r>
        <w:rPr>
          <w:noProof/>
        </w:rPr>
        <w:t>.</w:t>
      </w:r>
      <w:r w:rsidRPr="00213225">
        <w:rPr>
          <w:noProof/>
        </w:rPr>
        <w:t xml:space="preserve"> </w:t>
      </w:r>
      <w:proofErr w:type="gramStart"/>
      <w:r w:rsidRPr="00213225">
        <w:rPr>
          <w:noProof/>
        </w:rPr>
        <w:t>1437</w:t>
      </w:r>
      <w:r>
        <w:t xml:space="preserve">  </w:t>
      </w:r>
      <w:r>
        <w:tab/>
      </w:r>
      <w:proofErr w:type="gramEnd"/>
      <w:r>
        <w:t xml:space="preserve">His Will was proved.   (ibid.)  </w:t>
      </w:r>
    </w:p>
    <w:p w14:paraId="498F74C3" w14:textId="77777777" w:rsidR="007067E6" w:rsidRDefault="007067E6" w:rsidP="007067E6">
      <w:pPr>
        <w:pStyle w:val="NoSpacing"/>
      </w:pPr>
    </w:p>
    <w:p w14:paraId="1F7F3495" w14:textId="77777777" w:rsidR="007067E6" w:rsidRDefault="007067E6" w:rsidP="007067E6">
      <w:pPr>
        <w:pStyle w:val="NoSpacing"/>
      </w:pPr>
    </w:p>
    <w:p w14:paraId="6E110680" w14:textId="77777777" w:rsidR="007067E6" w:rsidRDefault="007067E6" w:rsidP="007067E6">
      <w:pPr>
        <w:pStyle w:val="NoSpacing"/>
      </w:pPr>
      <w:r>
        <w:t>14 September 2014</w:t>
      </w:r>
    </w:p>
    <w:p w14:paraId="1E335C8E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94934" w14:textId="77777777" w:rsidR="007067E6" w:rsidRDefault="007067E6" w:rsidP="00920DE3">
      <w:pPr>
        <w:spacing w:after="0" w:line="240" w:lineRule="auto"/>
      </w:pPr>
      <w:r>
        <w:separator/>
      </w:r>
    </w:p>
  </w:endnote>
  <w:endnote w:type="continuationSeparator" w:id="0">
    <w:p w14:paraId="40B7BA7B" w14:textId="77777777" w:rsidR="007067E6" w:rsidRDefault="007067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14582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F3B2A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9 August 2013</w:t>
    </w:r>
  </w:p>
  <w:p w14:paraId="63FD991D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8A3D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27766" w14:textId="77777777" w:rsidR="007067E6" w:rsidRDefault="007067E6" w:rsidP="00920DE3">
      <w:pPr>
        <w:spacing w:after="0" w:line="240" w:lineRule="auto"/>
      </w:pPr>
      <w:r>
        <w:separator/>
      </w:r>
    </w:p>
  </w:footnote>
  <w:footnote w:type="continuationSeparator" w:id="0">
    <w:p w14:paraId="4DA4749A" w14:textId="77777777" w:rsidR="007067E6" w:rsidRDefault="007067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EC56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D8BB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9002D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7E6"/>
    <w:rsid w:val="00120749"/>
    <w:rsid w:val="00624CAE"/>
    <w:rsid w:val="007067E6"/>
    <w:rsid w:val="00920DE3"/>
    <w:rsid w:val="00C009D8"/>
    <w:rsid w:val="00CA286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A2EE6"/>
  <w15:docId w15:val="{2BBEB4CF-3E4F-4642-83EF-482D4ABD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2014-09-14T21:06:00Z</dcterms:created>
  <dcterms:modified xsi:type="dcterms:W3CDTF">2020-06-08T09:17:00Z</dcterms:modified>
</cp:coreProperties>
</file>